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D1F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>
        <w:rPr>
          <w:sz w:val="32"/>
          <w:szCs w:val="32"/>
        </w:rPr>
        <w:t>МЕЛКОЙ ЗАКУПКЕ</w:t>
      </w:r>
      <w:r>
        <w:rPr>
          <w:rStyle w:val="af2"/>
          <w:sz w:val="32"/>
          <w:szCs w:val="32"/>
        </w:rPr>
        <w:footnoteReference w:id="1"/>
      </w:r>
      <w:bookmarkEnd w:id="8"/>
    </w:p>
    <w:p w:rsidR="004B5D1F" w:rsidRPr="00F6264C" w:rsidRDefault="004B5D1F" w:rsidP="004B5D1F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4B5D1F" w:rsidRPr="00243F96" w:rsidTr="00E76C8F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4B5D1F" w:rsidRPr="00243F96" w:rsidTr="00E76C8F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B5D1F" w:rsidRPr="00226A0B" w:rsidRDefault="004B5D1F" w:rsidP="00E76C8F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4B5D1F" w:rsidRPr="007F136C" w:rsidTr="00E76C8F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4B5D1F" w:rsidRPr="00226A0B" w:rsidRDefault="004B5D1F" w:rsidP="00E76C8F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4B5D1F" w:rsidRPr="00226A0B" w:rsidRDefault="004B5D1F" w:rsidP="00E76C8F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4B5D1F" w:rsidRPr="00226A0B" w:rsidRDefault="004B5D1F" w:rsidP="00E76C8F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4B5D1F" w:rsidRPr="00226A0B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617B00" w:rsidRDefault="004B5D1F" w:rsidP="00E76C8F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4B5D1F" w:rsidRPr="007F136C" w:rsidTr="00E76C8F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цепочка собственников 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4B5D1F" w:rsidRPr="00226A0B" w:rsidRDefault="004B5D1F" w:rsidP="00E76C8F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4B5D1F" w:rsidRPr="00226A0B" w:rsidRDefault="004B5D1F" w:rsidP="00E76C8F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</w:p>
        </w:tc>
      </w:tr>
      <w:tr w:rsidR="004B5D1F" w:rsidRPr="007F136C" w:rsidTr="00E76C8F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4B5D1F" w:rsidRPr="00226A0B" w:rsidRDefault="004B5D1F" w:rsidP="004B5D1F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7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4B5D1F" w:rsidRPr="00226A0B" w:rsidRDefault="004B5D1F" w:rsidP="004B5D1F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8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4B5D1F" w:rsidRPr="00226A0B" w:rsidRDefault="004B5D1F" w:rsidP="004B5D1F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4B5D1F" w:rsidRPr="007F136C" w:rsidTr="00E76C8F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4B5D1F" w:rsidRPr="007F136C" w:rsidTr="00E76C8F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</w:t>
            </w:r>
            <w:r w:rsidRPr="00226A0B">
              <w:rPr>
                <w:sz w:val="20"/>
                <w:szCs w:val="20"/>
              </w:rPr>
              <w:lastRenderedPageBreak/>
              <w:t xml:space="preserve">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4B5D1F" w:rsidRPr="007F136C" w:rsidTr="00E76C8F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4B5D1F" w:rsidRPr="00226A0B" w:rsidRDefault="004B5D1F" w:rsidP="00E76C8F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4B5D1F" w:rsidRPr="00226A0B" w:rsidRDefault="004B5D1F" w:rsidP="00E76C8F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4B5D1F" w:rsidRPr="00226A0B" w:rsidRDefault="004B5D1F" w:rsidP="00E76C8F">
            <w:pPr>
              <w:rPr>
                <w:sz w:val="20"/>
                <w:szCs w:val="20"/>
              </w:rPr>
            </w:pPr>
          </w:p>
          <w:p w:rsidR="004B5D1F" w:rsidRPr="00226A0B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4B5D1F" w:rsidRPr="00226A0B" w:rsidRDefault="004B5D1F" w:rsidP="00E76C8F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4B5D1F" w:rsidRPr="00226A0B" w:rsidRDefault="004B5D1F" w:rsidP="00E76C8F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4B5D1F" w:rsidRPr="00226A0B" w:rsidRDefault="004B5D1F" w:rsidP="00E76C8F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</w:p>
          <w:p w:rsidR="004B5D1F" w:rsidRPr="00226A0B" w:rsidRDefault="004B5D1F" w:rsidP="00E76C8F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4B5D1F" w:rsidRPr="00226A0B" w:rsidRDefault="004B5D1F" w:rsidP="00E76C8F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4B5D1F" w:rsidRPr="00226A0B" w:rsidRDefault="004B5D1F" w:rsidP="00E76C8F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4B5D1F" w:rsidRPr="00226A0B" w:rsidRDefault="004B5D1F" w:rsidP="00E76C8F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отношениях с физическим лицом </w:t>
            </w:r>
            <w:r w:rsidRPr="00226A0B">
              <w:rPr>
                <w:sz w:val="20"/>
                <w:szCs w:val="20"/>
              </w:rPr>
              <w:lastRenderedPageBreak/>
              <w:t>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4B5D1F" w:rsidRPr="007F136C" w:rsidRDefault="004B5D1F" w:rsidP="004B5D1F">
      <w:pPr>
        <w:pStyle w:val="-0"/>
        <w:sectPr w:rsidR="004B5D1F" w:rsidRPr="007F136C" w:rsidSect="00243F96">
          <w:headerReference w:type="default" r:id="rId9"/>
          <w:footerReference w:type="default" r:id="rId10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4B5D1F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5"/>
      <w:bookmarkEnd w:id="36"/>
    </w:p>
    <w:p w:rsidR="004B5D1F" w:rsidRDefault="004B5D1F" w:rsidP="004B5D1F">
      <w:pPr>
        <w:spacing w:after="120"/>
      </w:pPr>
    </w:p>
    <w:p w:rsidR="004B5D1F" w:rsidRDefault="004B5D1F" w:rsidP="004B5D1F">
      <w:pPr>
        <w:pStyle w:val="1"/>
        <w:numPr>
          <w:ilvl w:val="1"/>
          <w:numId w:val="29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4B5D1F" w:rsidRPr="005662D9" w:rsidRDefault="004B5D1F" w:rsidP="004B5D1F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4B5D1F" w:rsidRPr="005662D9" w:rsidRDefault="004B5D1F" w:rsidP="004B5D1F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4B5D1F" w:rsidRPr="005662D9" w:rsidRDefault="004B5D1F" w:rsidP="004B5D1F">
      <w:pPr>
        <w:numPr>
          <w:ilvl w:val="0"/>
          <w:numId w:val="34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4B5D1F" w:rsidRPr="005662D9" w:rsidRDefault="004B5D1F" w:rsidP="004B5D1F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f2"/>
        </w:rPr>
        <w:footnoteReference w:id="3"/>
      </w:r>
      <w:r w:rsidRPr="005662D9">
        <w:t>;</w:t>
      </w:r>
    </w:p>
    <w:p w:rsidR="004B5D1F" w:rsidRPr="007F136C" w:rsidRDefault="004B5D1F" w:rsidP="004B5D1F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4B5D1F" w:rsidRPr="007F136C" w:rsidRDefault="004B5D1F" w:rsidP="004B5D1F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4B5D1F" w:rsidRPr="00FE7EFA" w:rsidRDefault="004B5D1F" w:rsidP="004B5D1F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4B5D1F" w:rsidRPr="00FE7EFA" w:rsidRDefault="004B5D1F" w:rsidP="004B5D1F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4B5D1F" w:rsidRDefault="004B5D1F" w:rsidP="004B5D1F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4B5D1F" w:rsidRDefault="004B5D1F" w:rsidP="004B5D1F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4B5D1F" w:rsidRDefault="004B5D1F" w:rsidP="004B5D1F">
      <w:pPr>
        <w:spacing w:after="120"/>
      </w:pPr>
    </w:p>
    <w:p w:rsidR="004B5D1F" w:rsidRPr="005662D9" w:rsidRDefault="004B5D1F" w:rsidP="004B5D1F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4B5D1F" w:rsidRDefault="004B5D1F" w:rsidP="004B5D1F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4B5D1F" w:rsidRPr="005662D9" w:rsidRDefault="004B5D1F" w:rsidP="004B5D1F">
      <w:pPr>
        <w:pStyle w:val="1"/>
        <w:numPr>
          <w:ilvl w:val="1"/>
          <w:numId w:val="29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4B5D1F" w:rsidRDefault="004B5D1F" w:rsidP="004B5D1F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4B5D1F" w:rsidRDefault="004B5D1F" w:rsidP="004B5D1F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4B5D1F" w:rsidRPr="001669D9" w:rsidRDefault="004B5D1F" w:rsidP="004B5D1F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4B5D1F" w:rsidRDefault="004B5D1F" w:rsidP="004B5D1F">
      <w:pPr>
        <w:pStyle w:val="affd"/>
        <w:numPr>
          <w:ilvl w:val="2"/>
          <w:numId w:val="29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4B5D1F" w:rsidRDefault="004B5D1F" w:rsidP="004B5D1F">
      <w:pPr>
        <w:pStyle w:val="affd"/>
        <w:numPr>
          <w:ilvl w:val="2"/>
          <w:numId w:val="29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4B5D1F" w:rsidRDefault="004B5D1F" w:rsidP="004B5D1F">
      <w:pPr>
        <w:pStyle w:val="affd"/>
        <w:numPr>
          <w:ilvl w:val="2"/>
          <w:numId w:val="29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4B5D1F" w:rsidRDefault="004B5D1F" w:rsidP="004B5D1F">
      <w:pPr>
        <w:sectPr w:rsidR="004B5D1F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B5D1F" w:rsidRPr="00500E9B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4B5D1F" w:rsidRDefault="004B5D1F" w:rsidP="004B5D1F">
      <w:pPr>
        <w:jc w:val="center"/>
        <w:rPr>
          <w:rFonts w:ascii="Arial" w:hAnsi="Arial" w:cs="Arial"/>
          <w:b/>
          <w:bCs/>
        </w:rPr>
      </w:pPr>
    </w:p>
    <w:p w:rsidR="004B5D1F" w:rsidRPr="00203244" w:rsidRDefault="004B5D1F" w:rsidP="004B5D1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4"/>
      </w:r>
    </w:p>
    <w:p w:rsidR="004B5D1F" w:rsidRPr="002007FF" w:rsidRDefault="004B5D1F" w:rsidP="004B5D1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4B5D1F" w:rsidRPr="002007FF" w:rsidRDefault="004B5D1F" w:rsidP="004B5D1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4B5D1F">
        <w:rPr>
          <w:b/>
        </w:rPr>
        <w:t>ООО ИК «СИБИНТЕК»</w:t>
      </w:r>
    </w:p>
    <w:p w:rsidR="004B5D1F" w:rsidRPr="00203244" w:rsidRDefault="004B5D1F" w:rsidP="004B5D1F"/>
    <w:p w:rsidR="004B5D1F" w:rsidRPr="005674DD" w:rsidRDefault="004B5D1F" w:rsidP="004B5D1F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4B5D1F" w:rsidRPr="005674DD" w:rsidRDefault="004B5D1F" w:rsidP="004B5D1F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B5D1F" w:rsidRPr="005674DD" w:rsidRDefault="004B5D1F" w:rsidP="004B5D1F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4B5D1F" w:rsidRPr="00DC6524" w:rsidTr="00E76C8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DC6524" w:rsidRDefault="004B5D1F" w:rsidP="00E76C8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DC652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DC652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DC652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4B5D1F" w:rsidRPr="005674DD" w:rsidTr="00E76C8F">
        <w:tc>
          <w:tcPr>
            <w:tcW w:w="693" w:type="dxa"/>
            <w:tcBorders>
              <w:top w:val="single" w:sz="12" w:space="0" w:color="auto"/>
            </w:tcBorders>
          </w:tcPr>
          <w:p w:rsidR="004B5D1F" w:rsidRPr="005674DD" w:rsidRDefault="004B5D1F" w:rsidP="00E76C8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4B5D1F" w:rsidRPr="005674DD" w:rsidRDefault="004B5D1F" w:rsidP="00E76C8F"/>
        </w:tc>
        <w:tc>
          <w:tcPr>
            <w:tcW w:w="5044" w:type="dxa"/>
            <w:tcBorders>
              <w:top w:val="single" w:sz="12" w:space="0" w:color="auto"/>
            </w:tcBorders>
          </w:tcPr>
          <w:p w:rsidR="004B5D1F" w:rsidRPr="005674DD" w:rsidRDefault="004B5D1F" w:rsidP="00E76C8F"/>
        </w:tc>
        <w:tc>
          <w:tcPr>
            <w:tcW w:w="2324" w:type="dxa"/>
            <w:tcBorders>
              <w:top w:val="single" w:sz="12" w:space="0" w:color="auto"/>
            </w:tcBorders>
          </w:tcPr>
          <w:p w:rsidR="004B5D1F" w:rsidRPr="005674DD" w:rsidRDefault="004B5D1F" w:rsidP="00E76C8F"/>
        </w:tc>
      </w:tr>
      <w:tr w:rsidR="004B5D1F" w:rsidRPr="005674DD" w:rsidTr="00E76C8F">
        <w:tc>
          <w:tcPr>
            <w:tcW w:w="693" w:type="dxa"/>
          </w:tcPr>
          <w:p w:rsidR="004B5D1F" w:rsidRPr="005674DD" w:rsidRDefault="004B5D1F" w:rsidP="00E76C8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4B5D1F" w:rsidRPr="005674DD" w:rsidRDefault="004B5D1F" w:rsidP="00E76C8F"/>
        </w:tc>
        <w:tc>
          <w:tcPr>
            <w:tcW w:w="5044" w:type="dxa"/>
          </w:tcPr>
          <w:p w:rsidR="004B5D1F" w:rsidRPr="005674DD" w:rsidRDefault="004B5D1F" w:rsidP="00E76C8F"/>
        </w:tc>
        <w:tc>
          <w:tcPr>
            <w:tcW w:w="2324" w:type="dxa"/>
          </w:tcPr>
          <w:p w:rsidR="004B5D1F" w:rsidRPr="005674DD" w:rsidRDefault="004B5D1F" w:rsidP="00E76C8F"/>
        </w:tc>
      </w:tr>
      <w:tr w:rsidR="004B5D1F" w:rsidRPr="005674DD" w:rsidTr="00E76C8F">
        <w:tc>
          <w:tcPr>
            <w:tcW w:w="693" w:type="dxa"/>
          </w:tcPr>
          <w:p w:rsidR="004B5D1F" w:rsidRPr="005674DD" w:rsidRDefault="004B5D1F" w:rsidP="00E76C8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4B5D1F" w:rsidRPr="005674DD" w:rsidRDefault="004B5D1F" w:rsidP="00E76C8F"/>
        </w:tc>
        <w:tc>
          <w:tcPr>
            <w:tcW w:w="5044" w:type="dxa"/>
          </w:tcPr>
          <w:p w:rsidR="004B5D1F" w:rsidRPr="005674DD" w:rsidRDefault="004B5D1F" w:rsidP="00E76C8F"/>
        </w:tc>
        <w:tc>
          <w:tcPr>
            <w:tcW w:w="2324" w:type="dxa"/>
          </w:tcPr>
          <w:p w:rsidR="004B5D1F" w:rsidRPr="005674DD" w:rsidRDefault="004B5D1F" w:rsidP="00E76C8F"/>
        </w:tc>
      </w:tr>
    </w:tbl>
    <w:p w:rsidR="004B5D1F" w:rsidRPr="005674DD" w:rsidRDefault="004B5D1F" w:rsidP="004B5D1F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4B5D1F" w:rsidRPr="005674DD" w:rsidRDefault="004B5D1F" w:rsidP="004B5D1F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4B5D1F" w:rsidRPr="00E30FF2" w:rsidRDefault="004B5D1F" w:rsidP="004B5D1F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4B5D1F" w:rsidRPr="00E30FF2" w:rsidRDefault="004B5D1F" w:rsidP="004B5D1F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B5D1F" w:rsidRPr="00E30FF2" w:rsidRDefault="004B5D1F" w:rsidP="004B5D1F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B5D1F" w:rsidRPr="00E30FF2" w:rsidRDefault="004B5D1F" w:rsidP="004B5D1F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4B5D1F" w:rsidRPr="00E30FF2" w:rsidRDefault="004B5D1F" w:rsidP="004B5D1F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4B5D1F" w:rsidRPr="00E30FF2" w:rsidRDefault="004B5D1F" w:rsidP="004B5D1F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4B5D1F" w:rsidRPr="00E30FF2" w:rsidRDefault="004B5D1F" w:rsidP="004B5D1F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B5D1F" w:rsidRPr="00E30FF2" w:rsidRDefault="004B5D1F" w:rsidP="004B5D1F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B5D1F" w:rsidRPr="00E30FF2" w:rsidRDefault="004B5D1F" w:rsidP="004B5D1F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B5D1F" w:rsidRPr="005674DD" w:rsidRDefault="004B5D1F" w:rsidP="004B5D1F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4B5D1F" w:rsidRPr="001A011E" w:rsidRDefault="004B5D1F" w:rsidP="004B5D1F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4B5D1F" w:rsidRPr="005674DD" w:rsidRDefault="004B5D1F" w:rsidP="004B5D1F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B5D1F" w:rsidRPr="005674DD" w:rsidRDefault="004B5D1F" w:rsidP="004B5D1F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B5D1F" w:rsidRPr="005674DD" w:rsidRDefault="004B5D1F" w:rsidP="004B5D1F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B5D1F" w:rsidRPr="005674DD" w:rsidRDefault="004B5D1F" w:rsidP="004B5D1F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B5D1F" w:rsidRPr="005674DD" w:rsidRDefault="004B5D1F" w:rsidP="004B5D1F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B5D1F" w:rsidRPr="005674DD" w:rsidRDefault="004B5D1F" w:rsidP="004B5D1F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B5D1F" w:rsidRPr="005674DD" w:rsidRDefault="004B5D1F" w:rsidP="004B5D1F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B5D1F" w:rsidRPr="005674DD" w:rsidRDefault="004B5D1F" w:rsidP="004B5D1F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4B5D1F" w:rsidRPr="00203244" w:rsidTr="00E76C8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4B5D1F" w:rsidRPr="00203244" w:rsidTr="00E76C8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</w:tr>
      <w:tr w:rsidR="004B5D1F" w:rsidRPr="00203244" w:rsidTr="00E76C8F">
        <w:tc>
          <w:tcPr>
            <w:tcW w:w="255" w:type="pct"/>
            <w:tcBorders>
              <w:left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</w:tr>
      <w:tr w:rsidR="004B5D1F" w:rsidRPr="00203244" w:rsidTr="00E76C8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4B5D1F" w:rsidRPr="00203244" w:rsidRDefault="004B5D1F" w:rsidP="00E76C8F">
            <w:pPr>
              <w:rPr>
                <w:sz w:val="20"/>
                <w:szCs w:val="20"/>
              </w:rPr>
            </w:pPr>
          </w:p>
        </w:tc>
      </w:tr>
    </w:tbl>
    <w:p w:rsidR="004B5D1F" w:rsidRPr="00203244" w:rsidRDefault="004B5D1F" w:rsidP="004B5D1F">
      <w:pPr>
        <w:rPr>
          <w:rFonts w:ascii="Arial" w:hAnsi="Arial" w:cs="Arial"/>
          <w:sz w:val="20"/>
          <w:szCs w:val="20"/>
        </w:rPr>
      </w:pPr>
    </w:p>
    <w:p w:rsidR="004B5D1F" w:rsidRPr="005674DD" w:rsidRDefault="004B5D1F" w:rsidP="004B5D1F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B5D1F" w:rsidRPr="005674DD" w:rsidRDefault="004B5D1F" w:rsidP="004B5D1F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4B5D1F" w:rsidRPr="00203244" w:rsidTr="00E76C8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Default="004B5D1F" w:rsidP="00E76C8F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4B5D1F" w:rsidRPr="00203244" w:rsidRDefault="004B5D1F" w:rsidP="00E76C8F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4B5D1F" w:rsidRPr="00203244" w:rsidTr="00E76C8F">
        <w:tc>
          <w:tcPr>
            <w:tcW w:w="1565" w:type="pct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4B5D1F" w:rsidRPr="00203244" w:rsidTr="00E76C8F">
        <w:tc>
          <w:tcPr>
            <w:tcW w:w="1565" w:type="pct"/>
          </w:tcPr>
          <w:p w:rsidR="004B5D1F" w:rsidRPr="00203244" w:rsidRDefault="004B5D1F" w:rsidP="00E76C8F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4B5D1F" w:rsidRPr="00203244" w:rsidRDefault="004B5D1F" w:rsidP="00E76C8F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4B5D1F" w:rsidRPr="00203244" w:rsidRDefault="004B5D1F" w:rsidP="00E76C8F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4B5D1F" w:rsidRDefault="004B5D1F" w:rsidP="004B5D1F">
      <w:pPr>
        <w:pStyle w:val="affd"/>
        <w:spacing w:after="120" w:line="276" w:lineRule="auto"/>
        <w:ind w:left="0"/>
      </w:pPr>
    </w:p>
    <w:p w:rsidR="004B5D1F" w:rsidRPr="005674DD" w:rsidRDefault="004B5D1F" w:rsidP="004B5D1F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4B5D1F" w:rsidRPr="00203244" w:rsidRDefault="004B5D1F" w:rsidP="004B5D1F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4B5D1F" w:rsidRPr="005674DD" w:rsidRDefault="004B5D1F" w:rsidP="004B5D1F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4B5D1F" w:rsidRPr="00203244" w:rsidTr="00E76C8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4B5D1F" w:rsidRPr="00203244" w:rsidTr="00E76C8F">
        <w:tc>
          <w:tcPr>
            <w:tcW w:w="6380" w:type="dxa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4B5D1F" w:rsidRPr="00203244" w:rsidTr="00E76C8F">
        <w:tc>
          <w:tcPr>
            <w:tcW w:w="6380" w:type="dxa"/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4B5D1F" w:rsidRPr="00203244" w:rsidTr="00E76C8F">
        <w:tc>
          <w:tcPr>
            <w:tcW w:w="6380" w:type="dxa"/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B5D1F" w:rsidRPr="00203244" w:rsidRDefault="004B5D1F" w:rsidP="00E76C8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4B5D1F" w:rsidRDefault="004B5D1F" w:rsidP="004B5D1F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4B5D1F" w:rsidRPr="005674DD" w:rsidRDefault="004B5D1F" w:rsidP="004B5D1F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4B5D1F" w:rsidRDefault="004B5D1F" w:rsidP="004B5D1F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4B5D1F" w:rsidRPr="005674DD" w:rsidRDefault="004B5D1F" w:rsidP="004B5D1F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4B5D1F" w:rsidRPr="00203244" w:rsidRDefault="004B5D1F" w:rsidP="004B5D1F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4B5D1F" w:rsidRPr="00203244" w:rsidRDefault="004B5D1F" w:rsidP="004B5D1F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4B5D1F" w:rsidRPr="00203244" w:rsidRDefault="004B5D1F" w:rsidP="004B5D1F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4B5D1F" w:rsidRPr="00203244" w:rsidRDefault="004B5D1F" w:rsidP="004B5D1F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4B5D1F" w:rsidRDefault="004B5D1F" w:rsidP="004B5D1F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4B5D1F" w:rsidRPr="00203244" w:rsidRDefault="004B5D1F" w:rsidP="004B5D1F">
      <w:pPr>
        <w:pStyle w:val="affd"/>
        <w:ind w:left="0"/>
      </w:pPr>
    </w:p>
    <w:p w:rsidR="004B5D1F" w:rsidRPr="00FF4D0B" w:rsidRDefault="004B5D1F" w:rsidP="004B5D1F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4B5D1F" w:rsidRPr="00FF4D0B" w:rsidRDefault="004B5D1F" w:rsidP="004B5D1F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4B5D1F" w:rsidRPr="00FF4D0B" w:rsidRDefault="004B5D1F" w:rsidP="004B5D1F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 xml:space="preserve">в предыдущем году ____ человек. </w:t>
      </w:r>
    </w:p>
    <w:p w:rsidR="004B5D1F" w:rsidRPr="00FF4D0B" w:rsidRDefault="004B5D1F" w:rsidP="004B5D1F">
      <w:pPr>
        <w:pStyle w:val="affd"/>
        <w:spacing w:line="276" w:lineRule="auto"/>
        <w:ind w:left="0"/>
        <w:rPr>
          <w:sz w:val="22"/>
          <w:szCs w:val="22"/>
        </w:rPr>
      </w:pPr>
    </w:p>
    <w:p w:rsidR="004B5D1F" w:rsidRPr="00FF4D0B" w:rsidRDefault="004B5D1F" w:rsidP="004B5D1F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4B5D1F" w:rsidRPr="00FF4D0B" w:rsidRDefault="004B5D1F" w:rsidP="004B5D1F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4B5D1F" w:rsidRPr="00FF4D0B" w:rsidRDefault="004B5D1F" w:rsidP="004B5D1F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4B5D1F" w:rsidRPr="00203244" w:rsidRDefault="004B5D1F" w:rsidP="004B5D1F">
      <w:pPr>
        <w:pStyle w:val="affd"/>
        <w:spacing w:after="200" w:line="276" w:lineRule="auto"/>
        <w:ind w:left="0"/>
      </w:pPr>
    </w:p>
    <w:p w:rsidR="004B5D1F" w:rsidRPr="006476DE" w:rsidRDefault="004B5D1F" w:rsidP="004B5D1F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>
        <w:rPr>
          <w:sz w:val="22"/>
          <w:szCs w:val="22"/>
        </w:rPr>
        <w:t xml:space="preserve">ООО ИК «СИБИНТЕК»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4B5D1F" w:rsidRPr="00203244" w:rsidTr="00E76C8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4B5D1F" w:rsidRPr="00203244" w:rsidTr="00E76C8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B5D1F" w:rsidRPr="00203244" w:rsidRDefault="004B5D1F" w:rsidP="00E76C8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B5D1F" w:rsidRPr="00203244" w:rsidTr="00E76C8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4B5D1F" w:rsidRPr="00203244" w:rsidRDefault="004B5D1F" w:rsidP="00E76C8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B5D1F" w:rsidRPr="00203244" w:rsidTr="00E76C8F">
        <w:tc>
          <w:tcPr>
            <w:tcW w:w="1480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B5D1F" w:rsidRPr="00203244" w:rsidRDefault="004B5D1F" w:rsidP="00E76C8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B5D1F" w:rsidRPr="00203244" w:rsidTr="00E76C8F">
        <w:tc>
          <w:tcPr>
            <w:tcW w:w="1480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B5D1F" w:rsidRPr="00203244" w:rsidRDefault="004B5D1F" w:rsidP="00E76C8F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B5D1F" w:rsidRPr="00203244" w:rsidRDefault="004B5D1F" w:rsidP="00E76C8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B5D1F" w:rsidRPr="00203244" w:rsidRDefault="004B5D1F" w:rsidP="00E76C8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4B5D1F" w:rsidRPr="00203244" w:rsidRDefault="004B5D1F" w:rsidP="004B5D1F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4B5D1F" w:rsidRPr="00203244" w:rsidRDefault="004B5D1F" w:rsidP="004B5D1F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4B5D1F" w:rsidRPr="00DC6524" w:rsidRDefault="004B5D1F" w:rsidP="004B5D1F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>
        <w:rPr>
          <w:sz w:val="22"/>
          <w:szCs w:val="22"/>
        </w:rPr>
        <w:t>ООО ИК «СИБИНТЕК»</w:t>
      </w:r>
      <w:r>
        <w:rPr>
          <w:sz w:val="22"/>
          <w:szCs w:val="22"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4B5D1F" w:rsidRPr="00203244" w:rsidTr="00E76C8F">
        <w:tc>
          <w:tcPr>
            <w:tcW w:w="2492" w:type="dxa"/>
            <w:tcBorders>
              <w:bottom w:val="single" w:sz="4" w:space="0" w:color="auto"/>
            </w:tcBorders>
          </w:tcPr>
          <w:p w:rsidR="004B5D1F" w:rsidRPr="00203244" w:rsidRDefault="004B5D1F" w:rsidP="00E76C8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4B5D1F" w:rsidRPr="00203244" w:rsidRDefault="004B5D1F" w:rsidP="00E76C8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4B5D1F" w:rsidRPr="00203244" w:rsidRDefault="004B5D1F" w:rsidP="00E76C8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4B5D1F" w:rsidRPr="00203244" w:rsidRDefault="004B5D1F" w:rsidP="00E76C8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4B5D1F" w:rsidRPr="00203244" w:rsidRDefault="004B5D1F" w:rsidP="00E76C8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4B5D1F" w:rsidRPr="00203244" w:rsidRDefault="004B5D1F" w:rsidP="00E76C8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4B5D1F" w:rsidRPr="00203244" w:rsidRDefault="004B5D1F" w:rsidP="00E76C8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4B5D1F" w:rsidRPr="00203244" w:rsidTr="00E76C8F">
        <w:tc>
          <w:tcPr>
            <w:tcW w:w="2492" w:type="dxa"/>
            <w:tcBorders>
              <w:top w:val="single" w:sz="4" w:space="0" w:color="auto"/>
            </w:tcBorders>
          </w:tcPr>
          <w:p w:rsidR="004B5D1F" w:rsidRPr="00203244" w:rsidRDefault="004B5D1F" w:rsidP="00E76C8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4B5D1F" w:rsidRPr="00203244" w:rsidRDefault="004B5D1F" w:rsidP="00E76C8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4B5D1F" w:rsidRPr="00203244" w:rsidRDefault="004B5D1F" w:rsidP="00E76C8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4B5D1F" w:rsidRPr="00203244" w:rsidRDefault="004B5D1F" w:rsidP="00E76C8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4B5D1F" w:rsidRPr="00203244" w:rsidRDefault="004B5D1F" w:rsidP="00E76C8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4B5D1F" w:rsidRPr="00203244" w:rsidRDefault="004B5D1F" w:rsidP="00E76C8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4B5D1F" w:rsidRPr="00203244" w:rsidRDefault="004B5D1F" w:rsidP="00E76C8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4B5D1F" w:rsidRPr="00DC6524" w:rsidRDefault="004B5D1F" w:rsidP="004B5D1F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4B5D1F" w:rsidRPr="00DC6524" w:rsidRDefault="004B5D1F" w:rsidP="004B5D1F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4B5D1F" w:rsidRPr="00DC6524" w:rsidRDefault="004B5D1F" w:rsidP="004B5D1F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4B5D1F" w:rsidRPr="00DC6524" w:rsidRDefault="004B5D1F" w:rsidP="004B5D1F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</w:t>
      </w:r>
      <w:r>
        <w:rPr>
          <w:sz w:val="22"/>
          <w:szCs w:val="22"/>
        </w:rPr>
        <w:t xml:space="preserve">тах, в Базе данных Поставщиков </w:t>
      </w:r>
      <w:r>
        <w:rPr>
          <w:sz w:val="22"/>
          <w:szCs w:val="22"/>
        </w:rPr>
        <w:t>ООО ИК «СИБИНТЕК»</w:t>
      </w:r>
      <w:r w:rsidRPr="00DC6524">
        <w:rPr>
          <w:sz w:val="22"/>
          <w:szCs w:val="22"/>
        </w:rPr>
        <w:t>;</w:t>
      </w:r>
    </w:p>
    <w:p w:rsidR="004B5D1F" w:rsidRPr="00DC6524" w:rsidRDefault="004B5D1F" w:rsidP="004B5D1F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4B5D1F" w:rsidRPr="00DC6524" w:rsidRDefault="004B5D1F" w:rsidP="004B5D1F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действительно в течение 18 месяцев с даты его выдачи;</w:t>
      </w:r>
    </w:p>
    <w:p w:rsidR="004B5D1F" w:rsidRPr="00DC6524" w:rsidRDefault="004B5D1F" w:rsidP="004B5D1F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</w:t>
      </w:r>
      <w:r>
        <w:rPr>
          <w:sz w:val="22"/>
          <w:szCs w:val="22"/>
        </w:rPr>
        <w:t xml:space="preserve">в дальнейшем участии в закупке </w:t>
      </w:r>
      <w:r>
        <w:rPr>
          <w:sz w:val="22"/>
          <w:szCs w:val="22"/>
        </w:rPr>
        <w:t>ООО ИК «СИБИНТЕК»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4B5D1F" w:rsidRPr="00DC6524" w:rsidRDefault="004B5D1F" w:rsidP="004B5D1F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</w:t>
      </w:r>
      <w:r>
        <w:rPr>
          <w:sz w:val="22"/>
          <w:szCs w:val="22"/>
        </w:rPr>
        <w:t xml:space="preserve">ором персональных данных будет </w:t>
      </w:r>
      <w:r>
        <w:rPr>
          <w:sz w:val="22"/>
          <w:szCs w:val="22"/>
        </w:rPr>
        <w:t>ООО ИК «СИБИНТЕК»</w:t>
      </w:r>
      <w:r w:rsidRPr="00DC6524">
        <w:rPr>
          <w:sz w:val="22"/>
          <w:szCs w:val="22"/>
        </w:rPr>
        <w:t xml:space="preserve"> и дал на это согласие.</w:t>
      </w:r>
    </w:p>
    <w:p w:rsidR="004B5D1F" w:rsidRPr="00203244" w:rsidRDefault="004B5D1F" w:rsidP="004B5D1F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4B5D1F" w:rsidRPr="00203244" w:rsidTr="00E76C8F">
        <w:trPr>
          <w:trHeight w:val="1463"/>
        </w:trPr>
        <w:tc>
          <w:tcPr>
            <w:tcW w:w="1860" w:type="pct"/>
          </w:tcPr>
          <w:p w:rsidR="004B5D1F" w:rsidRPr="00203244" w:rsidRDefault="004B5D1F" w:rsidP="00E76C8F">
            <w:r w:rsidRPr="00203244">
              <w:t>Должность</w:t>
            </w:r>
          </w:p>
          <w:p w:rsidR="004B5D1F" w:rsidRPr="00203244" w:rsidRDefault="004B5D1F" w:rsidP="00E76C8F">
            <w:r>
              <w:t>Руководителя Поставщика</w:t>
            </w:r>
          </w:p>
          <w:p w:rsidR="004B5D1F" w:rsidRPr="00203244" w:rsidRDefault="004B5D1F" w:rsidP="00E76C8F">
            <w:pPr>
              <w:jc w:val="right"/>
            </w:pPr>
          </w:p>
          <w:p w:rsidR="004B5D1F" w:rsidRPr="00203244" w:rsidRDefault="004B5D1F" w:rsidP="00E76C8F">
            <w:r w:rsidRPr="00203244">
              <w:t xml:space="preserve">  МП</w:t>
            </w:r>
          </w:p>
        </w:tc>
        <w:tc>
          <w:tcPr>
            <w:tcW w:w="1227" w:type="pct"/>
          </w:tcPr>
          <w:p w:rsidR="004B5D1F" w:rsidRPr="00203244" w:rsidRDefault="004B5D1F" w:rsidP="00E76C8F">
            <w:pPr>
              <w:jc w:val="center"/>
            </w:pPr>
            <w:r w:rsidRPr="00203244">
              <w:t>_____________</w:t>
            </w:r>
          </w:p>
          <w:p w:rsidR="004B5D1F" w:rsidRPr="00203244" w:rsidRDefault="004B5D1F" w:rsidP="00E76C8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4B5D1F" w:rsidRPr="00203244" w:rsidRDefault="004B5D1F" w:rsidP="00E76C8F">
            <w:pPr>
              <w:jc w:val="center"/>
            </w:pPr>
            <w:r w:rsidRPr="00203244">
              <w:t>__________________________</w:t>
            </w:r>
          </w:p>
          <w:p w:rsidR="004B5D1F" w:rsidRPr="00203244" w:rsidRDefault="004B5D1F" w:rsidP="00E76C8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4B5D1F" w:rsidRPr="00203244" w:rsidRDefault="004B5D1F" w:rsidP="00E76C8F">
            <w:pPr>
              <w:jc w:val="center"/>
            </w:pPr>
            <w:r w:rsidRPr="00203244">
              <w:t>«____»___________ 20__ г.</w:t>
            </w:r>
          </w:p>
        </w:tc>
      </w:tr>
    </w:tbl>
    <w:p w:rsidR="004B5D1F" w:rsidRPr="00203244" w:rsidRDefault="004B5D1F" w:rsidP="004B5D1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B5D1F" w:rsidRDefault="004B5D1F" w:rsidP="004B5D1F">
      <w:pPr>
        <w:pStyle w:val="-0"/>
        <w:rPr>
          <w:rFonts w:ascii="Times New Roman" w:hAnsi="Times New Roman"/>
        </w:rPr>
      </w:pPr>
    </w:p>
    <w:p w:rsidR="004B5D1F" w:rsidRPr="00203244" w:rsidRDefault="004B5D1F" w:rsidP="004B5D1F">
      <w:pPr>
        <w:spacing w:before="120"/>
      </w:pPr>
      <w:r w:rsidRPr="00203244">
        <w:rPr>
          <w:b/>
        </w:rPr>
        <w:t>Инструкция по заполнению</w:t>
      </w:r>
    </w:p>
    <w:p w:rsidR="004B5D1F" w:rsidRDefault="004B5D1F" w:rsidP="004B5D1F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4B5D1F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4B5D1F" w:rsidRPr="00203244" w:rsidRDefault="004B5D1F" w:rsidP="004B5D1F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4B5D1F" w:rsidRDefault="004B5D1F" w:rsidP="004B5D1F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4B5D1F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  <w:sectPr w:rsidR="004B5D1F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B5D1F" w:rsidRPr="00047944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4B5D1F" w:rsidRPr="007F136C" w:rsidRDefault="004B5D1F" w:rsidP="004B5D1F"/>
    <w:p w:rsidR="004B5D1F" w:rsidRPr="00047944" w:rsidRDefault="004B5D1F" w:rsidP="004B5D1F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4B5D1F" w:rsidRDefault="004B5D1F" w:rsidP="004B5D1F">
      <w:pPr>
        <w:pStyle w:val="afff2"/>
        <w:tabs>
          <w:tab w:val="right" w:pos="9638"/>
        </w:tabs>
        <w:spacing w:after="0"/>
        <w:jc w:val="left"/>
      </w:pPr>
    </w:p>
    <w:p w:rsidR="004B5D1F" w:rsidRDefault="004B5D1F" w:rsidP="004B5D1F">
      <w:pPr>
        <w:pStyle w:val="afff2"/>
        <w:tabs>
          <w:tab w:val="right" w:pos="9638"/>
        </w:tabs>
        <w:spacing w:after="0"/>
        <w:jc w:val="left"/>
      </w:pPr>
    </w:p>
    <w:p w:rsidR="004B5D1F" w:rsidRPr="00047944" w:rsidRDefault="004B5D1F" w:rsidP="004B5D1F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4B5D1F" w:rsidRDefault="004B5D1F" w:rsidP="004B5D1F">
      <w:pPr>
        <w:ind w:left="-2410" w:right="19"/>
        <w:jc w:val="center"/>
        <w:rPr>
          <w:b/>
        </w:rPr>
      </w:pPr>
    </w:p>
    <w:p w:rsidR="004B5D1F" w:rsidRDefault="004B5D1F" w:rsidP="004B5D1F">
      <w:pPr>
        <w:ind w:left="-2410" w:right="19"/>
        <w:jc w:val="center"/>
        <w:rPr>
          <w:b/>
        </w:rPr>
      </w:pPr>
    </w:p>
    <w:p w:rsidR="004B5D1F" w:rsidRPr="00047944" w:rsidRDefault="004B5D1F" w:rsidP="004B5D1F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4B5D1F" w:rsidRDefault="004B5D1F" w:rsidP="004B5D1F">
      <w:pPr>
        <w:tabs>
          <w:tab w:val="right" w:pos="9720"/>
        </w:tabs>
        <w:jc w:val="center"/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>
        <w:rPr>
          <w:sz w:val="22"/>
          <w:szCs w:val="22"/>
        </w:rPr>
        <w:t>ООО ИК «СИБИНТЕК»</w:t>
      </w:r>
      <w:r w:rsidRPr="00047944">
        <w:t xml:space="preserve"> </w:t>
      </w:r>
    </w:p>
    <w:p w:rsidR="004B5D1F" w:rsidRPr="00047944" w:rsidRDefault="004B5D1F" w:rsidP="004B5D1F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4B5D1F" w:rsidRPr="00047944" w:rsidRDefault="004B5D1F" w:rsidP="004B5D1F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4B5D1F" w:rsidRPr="00FF0661" w:rsidTr="00E76C8F">
        <w:tc>
          <w:tcPr>
            <w:tcW w:w="1491" w:type="pct"/>
            <w:shd w:val="clear" w:color="auto" w:fill="FFD200"/>
            <w:vAlign w:val="center"/>
          </w:tcPr>
          <w:p w:rsidR="004B5D1F" w:rsidRPr="00047944" w:rsidRDefault="004B5D1F" w:rsidP="00E76C8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B5D1F" w:rsidRPr="00047944" w:rsidRDefault="004B5D1F" w:rsidP="00E76C8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4B5D1F" w:rsidRPr="00047944" w:rsidRDefault="004B5D1F" w:rsidP="00E76C8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B5D1F" w:rsidRPr="00047944" w:rsidRDefault="004B5D1F" w:rsidP="00E76C8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B5D1F" w:rsidRPr="00FF0661" w:rsidTr="00E76C8F">
        <w:tc>
          <w:tcPr>
            <w:tcW w:w="5000" w:type="pct"/>
            <w:gridSpan w:val="3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24E8F" w:rsidRDefault="004B5D1F" w:rsidP="00E76C8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</w:tr>
      <w:tr w:rsidR="004B5D1F" w:rsidRPr="00FF0661" w:rsidTr="00E76C8F">
        <w:tc>
          <w:tcPr>
            <w:tcW w:w="5000" w:type="pct"/>
            <w:gridSpan w:val="3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</w:tr>
      <w:tr w:rsidR="004B5D1F" w:rsidRPr="00FF0661" w:rsidTr="00E76C8F">
        <w:tc>
          <w:tcPr>
            <w:tcW w:w="5000" w:type="pct"/>
            <w:gridSpan w:val="3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</w:tr>
      <w:tr w:rsidR="004B5D1F" w:rsidRPr="00FF0661" w:rsidTr="00E76C8F">
        <w:tc>
          <w:tcPr>
            <w:tcW w:w="5000" w:type="pct"/>
            <w:gridSpan w:val="3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24E8F" w:rsidRDefault="004B5D1F" w:rsidP="00E76C8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24E8F" w:rsidRDefault="004B5D1F" w:rsidP="00E76C8F">
            <w:pPr>
              <w:ind w:right="14"/>
              <w:rPr>
                <w:sz w:val="20"/>
                <w:szCs w:val="20"/>
              </w:rPr>
            </w:pPr>
          </w:p>
        </w:tc>
      </w:tr>
      <w:tr w:rsidR="004B5D1F" w:rsidRPr="00FF0661" w:rsidTr="00E76C8F">
        <w:tc>
          <w:tcPr>
            <w:tcW w:w="1491" w:type="pct"/>
            <w:shd w:val="clear" w:color="auto" w:fill="FFFFFF" w:themeFill="background1"/>
          </w:tcPr>
          <w:p w:rsidR="004B5D1F" w:rsidRPr="00FF0661" w:rsidRDefault="004B5D1F" w:rsidP="00E76C8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B5D1F" w:rsidRPr="00FF0661" w:rsidRDefault="004B5D1F" w:rsidP="00E76C8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B5D1F" w:rsidRPr="00FF0661" w:rsidRDefault="004B5D1F" w:rsidP="00E76C8F">
            <w:pPr>
              <w:ind w:right="14"/>
            </w:pPr>
          </w:p>
        </w:tc>
      </w:tr>
    </w:tbl>
    <w:p w:rsidR="004B5D1F" w:rsidRDefault="004B5D1F" w:rsidP="004B5D1F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4B5D1F" w:rsidRPr="00F24E8F" w:rsidRDefault="004B5D1F" w:rsidP="004B5D1F">
      <w:pPr>
        <w:rPr>
          <w:i/>
        </w:rPr>
      </w:pPr>
      <w:r w:rsidRPr="00F24E8F">
        <w:rPr>
          <w:i/>
        </w:rPr>
        <w:t xml:space="preserve">Примечание: </w:t>
      </w:r>
    </w:p>
    <w:p w:rsidR="004B5D1F" w:rsidRPr="00F24E8F" w:rsidRDefault="004B5D1F" w:rsidP="004B5D1F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4B5D1F" w:rsidRPr="00F24E8F" w:rsidRDefault="004B5D1F" w:rsidP="004B5D1F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B5D1F" w:rsidRDefault="004B5D1F" w:rsidP="004B5D1F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4B5D1F" w:rsidRPr="00F24E8F" w:rsidRDefault="004B5D1F" w:rsidP="004B5D1F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4B5D1F" w:rsidRPr="00F24E8F" w:rsidRDefault="004B5D1F" w:rsidP="004B5D1F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B5D1F" w:rsidRDefault="004B5D1F" w:rsidP="004B5D1F">
      <w:pPr>
        <w:spacing w:before="134"/>
        <w:ind w:left="5" w:right="14" w:firstLine="355"/>
        <w:rPr>
          <w:sz w:val="22"/>
        </w:rPr>
      </w:pPr>
    </w:p>
    <w:p w:rsidR="004B5D1F" w:rsidRPr="00F24E8F" w:rsidRDefault="004B5D1F" w:rsidP="004B5D1F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B5D1F" w:rsidRPr="00F24E8F" w:rsidRDefault="004B5D1F" w:rsidP="004B5D1F">
      <w:pPr>
        <w:rPr>
          <w:color w:val="000000"/>
          <w:spacing w:val="-2"/>
        </w:rPr>
      </w:pPr>
    </w:p>
    <w:p w:rsidR="004B5D1F" w:rsidRPr="00F24E8F" w:rsidRDefault="004B5D1F" w:rsidP="004B5D1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B5D1F" w:rsidRPr="00F24E8F" w:rsidRDefault="004B5D1F" w:rsidP="004B5D1F">
      <w:r w:rsidRPr="00F24E8F">
        <w:rPr>
          <w:color w:val="000000"/>
          <w:spacing w:val="-2"/>
        </w:rPr>
        <w:t>Тел.</w:t>
      </w:r>
    </w:p>
    <w:p w:rsidR="004B5D1F" w:rsidRDefault="004B5D1F" w:rsidP="004B5D1F">
      <w:pPr>
        <w:pStyle w:val="S22"/>
        <w:spacing w:after="240"/>
        <w:rPr>
          <w:sz w:val="32"/>
          <w:szCs w:val="32"/>
        </w:rPr>
        <w:sectPr w:rsidR="004B5D1F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4B5D1F" w:rsidRPr="0063142C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4B5D1F" w:rsidRPr="00D20EE1" w:rsidRDefault="004B5D1F" w:rsidP="004B5D1F">
      <w:pPr>
        <w:pStyle w:val="S0"/>
      </w:pPr>
    </w:p>
    <w:p w:rsidR="004B5D1F" w:rsidRPr="005D20F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4B5D1F" w:rsidRPr="00860AA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4B5D1F" w:rsidRPr="00860AA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4B5D1F" w:rsidRPr="00860AA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4B5D1F" w:rsidRPr="00860AA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4B5D1F" w:rsidRPr="00860AA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4B5D1F" w:rsidRPr="00860AA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4B5D1F" w:rsidRPr="00860AA5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4B5D1F" w:rsidRPr="00A82BB3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4B5D1F" w:rsidRPr="00A82BB3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>
        <w:rPr>
          <w:sz w:val="22"/>
          <w:szCs w:val="22"/>
        </w:rPr>
        <w:t>ООО ИК «СИБИНТЕК»</w:t>
      </w:r>
      <w:r w:rsidRPr="00A82BB3">
        <w:t xml:space="preserve">, зарегистрирован по адресу: </w:t>
      </w:r>
      <w:r w:rsidRPr="004B5D1F">
        <w:t>Российская Федерация, 117152, г. Москва, Загородное шоссе, д.1, корп.1</w:t>
      </w:r>
      <w:r w:rsidRPr="00A82BB3">
        <w:t>.</w:t>
      </w:r>
    </w:p>
    <w:p w:rsidR="004B5D1F" w:rsidRPr="00A82BB3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Pr="004B5D1F">
        <w:t>ООО ИК «СИБИНТЕК»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4B5D1F" w:rsidRPr="00A82BB3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4B5D1F">
        <w:t>ООО ИК «СИБИНТЕК»</w:t>
      </w:r>
      <w:r w:rsidRPr="00A82BB3">
        <w:t xml:space="preserve">  выступает для третьих лиц, которым передаются персональные данные, Организатором закупки.</w:t>
      </w:r>
    </w:p>
    <w:p w:rsidR="004B5D1F" w:rsidRPr="00A82BB3" w:rsidRDefault="004B5D1F" w:rsidP="004B5D1F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4B5D1F">
        <w:t>ООО ИК «СИБИНТЕК»</w:t>
      </w:r>
      <w:r w:rsidRPr="00A82BB3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4B5D1F" w:rsidRPr="00A82BB3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4B5D1F" w:rsidRPr="00A82BB3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4B5D1F" w:rsidRPr="002F03DC" w:rsidRDefault="004B5D1F" w:rsidP="004B5D1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4B5D1F" w:rsidRDefault="004B5D1F" w:rsidP="004B5D1F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4B5D1F" w:rsidRDefault="004B5D1F" w:rsidP="004B5D1F">
      <w:pPr>
        <w:rPr>
          <w:sz w:val="32"/>
          <w:szCs w:val="32"/>
        </w:rPr>
        <w:sectPr w:rsidR="004B5D1F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B5D1F" w:rsidRPr="0063142C" w:rsidRDefault="004B5D1F" w:rsidP="004B5D1F">
      <w:pPr>
        <w:pStyle w:val="affd"/>
        <w:numPr>
          <w:ilvl w:val="0"/>
          <w:numId w:val="33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4B5D1F" w:rsidRPr="007F136C" w:rsidRDefault="004B5D1F" w:rsidP="004B5D1F">
      <w:pPr>
        <w:jc w:val="center"/>
      </w:pPr>
    </w:p>
    <w:p w:rsidR="004B5D1F" w:rsidRPr="002F03DC" w:rsidRDefault="004B5D1F" w:rsidP="004B5D1F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B5D1F" w:rsidRPr="00A82BB3" w:rsidRDefault="004B5D1F" w:rsidP="004B5D1F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4B5D1F" w:rsidRPr="002F03DC" w:rsidRDefault="004B5D1F" w:rsidP="004B5D1F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B5D1F" w:rsidRPr="002F03DC" w:rsidRDefault="004B5D1F" w:rsidP="004B5D1F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B5D1F" w:rsidRPr="00A82BB3" w:rsidRDefault="004B5D1F" w:rsidP="004B5D1F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4B5D1F" w:rsidRPr="00A82BB3" w:rsidRDefault="004B5D1F" w:rsidP="004B5D1F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B5D1F" w:rsidRPr="00FD7DD6" w:rsidRDefault="004B5D1F" w:rsidP="004B5D1F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4B5D1F">
        <w:t>ООО ИК «СИБИНТЕК»</w:t>
      </w:r>
      <w:r w:rsidRPr="002F03DC">
        <w:t xml:space="preserve">, зарегистрированному по адресу: </w:t>
      </w:r>
      <w:r w:rsidRPr="004B5D1F">
        <w:t>Российская Федерация, 117152, г. Москва, Загородное шоссе, д.1, корп.1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4B5D1F" w:rsidRPr="002F03DC" w:rsidRDefault="004B5D1F" w:rsidP="004B5D1F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4B5D1F">
        <w:t>ООО ИК «СИБИНТЕК»</w:t>
      </w:r>
      <w:r w:rsidRPr="00A82BB3">
        <w:t xml:space="preserve"> </w:t>
      </w:r>
      <w:r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B5D1F" w:rsidRPr="002F03DC" w:rsidRDefault="004B5D1F" w:rsidP="004B5D1F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Pr="004B5D1F">
        <w:t>ООО ИК «СИБИНТЕК»</w:t>
      </w:r>
      <w:r w:rsidRPr="00A82BB3">
        <w:t xml:space="preserve"> 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4B5D1F" w:rsidRPr="00A82BB3" w:rsidRDefault="004B5D1F" w:rsidP="004B5D1F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4B5D1F">
        <w:t>ООО ИК «СИБИНТЕК»</w:t>
      </w:r>
      <w:r w:rsidRPr="00A82BB3">
        <w:t xml:space="preserve"> 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B5D1F" w:rsidRDefault="004B5D1F" w:rsidP="004B5D1F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B5D1F" w:rsidRDefault="004B5D1F" w:rsidP="004B5D1F">
      <w:pPr>
        <w:spacing w:after="120"/>
      </w:pPr>
    </w:p>
    <w:p w:rsidR="004B5D1F" w:rsidRPr="002F03DC" w:rsidRDefault="004B5D1F" w:rsidP="004B5D1F">
      <w:pPr>
        <w:keepNext/>
      </w:pPr>
      <w:r w:rsidRPr="002F03DC">
        <w:lastRenderedPageBreak/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4B5D1F" w:rsidRDefault="004B5D1F" w:rsidP="004B5D1F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4B5D1F" w:rsidRPr="002F03DC" w:rsidRDefault="004B5D1F" w:rsidP="004B5D1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4B5D1F" w:rsidRDefault="004B5D1F" w:rsidP="004B5D1F">
      <w:pPr>
        <w:keepNext/>
        <w:sectPr w:rsidR="004B5D1F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B5D1F" w:rsidRDefault="004B5D1F" w:rsidP="004B5D1F">
      <w:pPr>
        <w:outlineLvl w:val="0"/>
        <w:rPr>
          <w:rFonts w:ascii="Arial" w:hAnsi="Arial" w:cs="Arial"/>
          <w:b/>
          <w:caps/>
          <w:sz w:val="32"/>
          <w:szCs w:val="32"/>
        </w:rPr>
        <w:sectPr w:rsidR="004B5D1F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4B5D1F" w:rsidRPr="00500E9B" w:rsidRDefault="004B5D1F" w:rsidP="004B5D1F">
      <w:pPr>
        <w:pStyle w:val="affd"/>
        <w:numPr>
          <w:ilvl w:val="0"/>
          <w:numId w:val="33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4B5D1F" w:rsidRPr="00203244" w:rsidRDefault="004B5D1F" w:rsidP="004B5D1F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4B5D1F" w:rsidRDefault="004B5D1F" w:rsidP="004B5D1F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4B5D1F" w:rsidRPr="00326EC6" w:rsidRDefault="004B5D1F" w:rsidP="004B5D1F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4B5D1F" w:rsidRPr="00326EC6" w:rsidRDefault="004B5D1F" w:rsidP="004B5D1F">
      <w:pPr>
        <w:rPr>
          <w:b/>
        </w:rPr>
      </w:pPr>
    </w:p>
    <w:p w:rsidR="004B5D1F" w:rsidRPr="00203244" w:rsidRDefault="004B5D1F" w:rsidP="004B5D1F">
      <w:r w:rsidRPr="00203244">
        <w:t>Настоящим, __________________________________________________________________,</w:t>
      </w:r>
    </w:p>
    <w:p w:rsidR="004B5D1F" w:rsidRPr="00203244" w:rsidRDefault="004B5D1F" w:rsidP="004B5D1F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4B5D1F" w:rsidRPr="00203244" w:rsidRDefault="004B5D1F" w:rsidP="004B5D1F"/>
    <w:p w:rsidR="004B5D1F" w:rsidRPr="00203244" w:rsidRDefault="004B5D1F" w:rsidP="004B5D1F">
      <w:r w:rsidRPr="00203244">
        <w:t>Адрес местонахождения (юридический адрес): ____________________________________,</w:t>
      </w:r>
    </w:p>
    <w:p w:rsidR="004B5D1F" w:rsidRPr="00203244" w:rsidRDefault="004B5D1F" w:rsidP="004B5D1F"/>
    <w:p w:rsidR="004B5D1F" w:rsidRPr="00203244" w:rsidRDefault="004B5D1F" w:rsidP="004B5D1F"/>
    <w:p w:rsidR="004B5D1F" w:rsidRPr="00203244" w:rsidRDefault="004B5D1F" w:rsidP="004B5D1F">
      <w:r w:rsidRPr="00203244">
        <w:t>ИНН/КПП: __________________________________________________________________,</w:t>
      </w:r>
    </w:p>
    <w:p w:rsidR="004B5D1F" w:rsidRPr="00203244" w:rsidRDefault="004B5D1F" w:rsidP="004B5D1F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4B5D1F" w:rsidRPr="00203244" w:rsidRDefault="004B5D1F" w:rsidP="004B5D1F"/>
    <w:p w:rsidR="004B5D1F" w:rsidRPr="00203244" w:rsidRDefault="004B5D1F" w:rsidP="004B5D1F">
      <w:r w:rsidRPr="00203244">
        <w:t xml:space="preserve">ОГРН: ______________________________________________________________________, </w:t>
      </w:r>
    </w:p>
    <w:p w:rsidR="004B5D1F" w:rsidRPr="00203244" w:rsidRDefault="004B5D1F" w:rsidP="004B5D1F"/>
    <w:p w:rsidR="004B5D1F" w:rsidRPr="00203244" w:rsidRDefault="004B5D1F" w:rsidP="004B5D1F">
      <w:pPr>
        <w:spacing w:line="276" w:lineRule="auto"/>
      </w:pPr>
    </w:p>
    <w:p w:rsidR="004B5D1F" w:rsidRPr="00203244" w:rsidRDefault="004B5D1F" w:rsidP="004B5D1F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4B5D1F" w:rsidRPr="00203244" w:rsidRDefault="004B5D1F" w:rsidP="004B5D1F">
      <w:pPr>
        <w:spacing w:line="276" w:lineRule="auto"/>
      </w:pPr>
    </w:p>
    <w:p w:rsidR="004B5D1F" w:rsidRPr="00203244" w:rsidRDefault="004B5D1F" w:rsidP="004B5D1F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4B5D1F" w:rsidRPr="00203244" w:rsidRDefault="004B5D1F" w:rsidP="004B5D1F">
      <w:pPr>
        <w:spacing w:line="276" w:lineRule="auto"/>
        <w:rPr>
          <w:szCs w:val="22"/>
        </w:rPr>
      </w:pPr>
    </w:p>
    <w:p w:rsidR="004B5D1F" w:rsidRPr="00203244" w:rsidRDefault="004B5D1F" w:rsidP="004B5D1F">
      <w:pPr>
        <w:spacing w:line="276" w:lineRule="auto"/>
        <w:rPr>
          <w:szCs w:val="22"/>
        </w:rPr>
      </w:pPr>
    </w:p>
    <w:p w:rsidR="004B5D1F" w:rsidRPr="00203244" w:rsidRDefault="004B5D1F" w:rsidP="004B5D1F">
      <w:pPr>
        <w:spacing w:line="276" w:lineRule="auto"/>
        <w:rPr>
          <w:szCs w:val="22"/>
        </w:rPr>
      </w:pPr>
    </w:p>
    <w:p w:rsidR="004B5D1F" w:rsidRPr="00203244" w:rsidRDefault="004B5D1F" w:rsidP="004B5D1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B5D1F" w:rsidRPr="00203244" w:rsidRDefault="004B5D1F" w:rsidP="004B5D1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B5D1F" w:rsidRPr="00203244" w:rsidRDefault="004B5D1F" w:rsidP="004B5D1F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4B5D1F" w:rsidRPr="00203244" w:rsidRDefault="004B5D1F" w:rsidP="004B5D1F">
      <w:pPr>
        <w:spacing w:line="276" w:lineRule="auto"/>
      </w:pPr>
    </w:p>
    <w:p w:rsidR="004B5D1F" w:rsidRPr="00203244" w:rsidRDefault="004B5D1F" w:rsidP="004B5D1F">
      <w:pPr>
        <w:rPr>
          <w:szCs w:val="22"/>
          <w:vertAlign w:val="superscript"/>
        </w:rPr>
      </w:pPr>
    </w:p>
    <w:p w:rsidR="004B5D1F" w:rsidRPr="00203244" w:rsidRDefault="004B5D1F" w:rsidP="004B5D1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B5D1F" w:rsidRPr="00203244" w:rsidRDefault="004B5D1F" w:rsidP="004B5D1F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4B5D1F" w:rsidRPr="00203244" w:rsidRDefault="004B5D1F" w:rsidP="004B5D1F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4B5D1F" w:rsidRPr="00203244" w:rsidRDefault="004B5D1F" w:rsidP="004B5D1F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4B5D1F" w:rsidRPr="00203244" w:rsidRDefault="004B5D1F" w:rsidP="004B5D1F">
      <w:r>
        <w:t>______________________</w:t>
      </w:r>
      <w:r w:rsidRPr="00203244">
        <w:t>__________________________________________________________</w:t>
      </w:r>
    </w:p>
    <w:p w:rsidR="004B5D1F" w:rsidRPr="00203244" w:rsidRDefault="004B5D1F" w:rsidP="004B5D1F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4B5D1F" w:rsidRPr="00203244" w:rsidTr="00E76C8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B5D1F" w:rsidRPr="00203244" w:rsidRDefault="004B5D1F" w:rsidP="00E76C8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4B5D1F" w:rsidRPr="00203244" w:rsidTr="00E76C8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B5D1F" w:rsidRPr="00203244" w:rsidRDefault="004B5D1F" w:rsidP="00E76C8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4B5D1F" w:rsidRPr="00203244" w:rsidTr="00E76C8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3709C2" w:rsidRDefault="004B5D1F" w:rsidP="00E76C8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4B5D1F" w:rsidRPr="00203244" w:rsidTr="00E76C8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B5D1F" w:rsidRPr="00203244" w:rsidTr="00E76C8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4B5D1F" w:rsidRPr="00203244" w:rsidRDefault="004B5D1F" w:rsidP="00E76C8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B5D1F" w:rsidRPr="00203244" w:rsidTr="00E76C8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B5D1F" w:rsidRPr="00203244" w:rsidRDefault="004B5D1F" w:rsidP="00E76C8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4B5D1F" w:rsidRPr="00203244" w:rsidTr="00E76C8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3709C2" w:rsidRDefault="004B5D1F" w:rsidP="00E76C8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4B5D1F" w:rsidRPr="00203244" w:rsidTr="00E76C8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B5D1F" w:rsidRPr="00203244" w:rsidTr="00E76C8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5D1F" w:rsidRPr="00203244" w:rsidRDefault="004B5D1F" w:rsidP="004B5D1F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B5D1F" w:rsidRPr="00203244" w:rsidTr="00E76C8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5D1F" w:rsidRPr="00203244" w:rsidRDefault="004B5D1F" w:rsidP="004B5D1F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</w:p>
        </w:tc>
      </w:tr>
      <w:tr w:rsidR="004B5D1F" w:rsidRPr="00203244" w:rsidTr="00E76C8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5D1F" w:rsidRPr="00203244" w:rsidRDefault="004B5D1F" w:rsidP="004B5D1F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</w:p>
        </w:tc>
      </w:tr>
      <w:tr w:rsidR="004B5D1F" w:rsidRPr="00203244" w:rsidTr="00E76C8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B5D1F" w:rsidRPr="00203244" w:rsidTr="00E76C8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5D1F" w:rsidRPr="00203244" w:rsidRDefault="004B5D1F" w:rsidP="004B5D1F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B5D1F" w:rsidRPr="00203244" w:rsidTr="00E76C8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5D1F" w:rsidRPr="00203244" w:rsidRDefault="004B5D1F" w:rsidP="004B5D1F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</w:p>
        </w:tc>
      </w:tr>
      <w:tr w:rsidR="004B5D1F" w:rsidRPr="00203244" w:rsidTr="00E76C8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B5D1F" w:rsidRPr="00203244" w:rsidRDefault="004B5D1F" w:rsidP="004B5D1F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B5D1F" w:rsidRPr="00203244" w:rsidRDefault="004B5D1F" w:rsidP="00E76C8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</w:p>
        </w:tc>
      </w:tr>
      <w:tr w:rsidR="004B5D1F" w:rsidRPr="00203244" w:rsidTr="00E76C8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3709C2" w:rsidRDefault="004B5D1F" w:rsidP="00E76C8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B5D1F" w:rsidRPr="00203244" w:rsidRDefault="004B5D1F" w:rsidP="00E76C8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4B5D1F" w:rsidRPr="00203244" w:rsidRDefault="004B5D1F" w:rsidP="004B5D1F">
      <w:pPr>
        <w:rPr>
          <w:sz w:val="20"/>
        </w:rPr>
      </w:pPr>
    </w:p>
    <w:p w:rsidR="004B5D1F" w:rsidRPr="00203244" w:rsidRDefault="004B5D1F" w:rsidP="004B5D1F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4B5D1F" w:rsidRPr="00203244" w:rsidRDefault="004B5D1F" w:rsidP="004B5D1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B5D1F" w:rsidRPr="00203244" w:rsidRDefault="004B5D1F" w:rsidP="004B5D1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B5D1F" w:rsidRPr="00203244" w:rsidRDefault="004B5D1F" w:rsidP="004B5D1F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4B5D1F" w:rsidRPr="00203244" w:rsidRDefault="004B5D1F" w:rsidP="004B5D1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B5D1F" w:rsidRDefault="004B5D1F" w:rsidP="004B5D1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4B5D1F" w:rsidRDefault="004B5D1F" w:rsidP="004B5D1F">
      <w:pPr>
        <w:spacing w:line="276" w:lineRule="auto"/>
        <w:rPr>
          <w:szCs w:val="22"/>
        </w:rPr>
      </w:pPr>
    </w:p>
    <w:p w:rsidR="004B5D1F" w:rsidRPr="00203244" w:rsidRDefault="004B5D1F" w:rsidP="004B5D1F">
      <w:pPr>
        <w:spacing w:line="276" w:lineRule="auto"/>
        <w:rPr>
          <w:sz w:val="18"/>
          <w:szCs w:val="22"/>
        </w:rPr>
      </w:pPr>
      <w:proofErr w:type="spell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4B5D1F" w:rsidRPr="00203244" w:rsidRDefault="004B5D1F" w:rsidP="004B5D1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4B5D1F" w:rsidRPr="00203244" w:rsidRDefault="004B5D1F" w:rsidP="004B5D1F">
      <w:pPr>
        <w:spacing w:before="120"/>
      </w:pPr>
      <w:r w:rsidRPr="00203244">
        <w:rPr>
          <w:b/>
        </w:rPr>
        <w:t>Инструкция по заполнению</w:t>
      </w:r>
    </w:p>
    <w:p w:rsidR="004B5D1F" w:rsidRPr="005770AF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4B5D1F" w:rsidRPr="00203244" w:rsidRDefault="004B5D1F" w:rsidP="004B5D1F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4B5D1F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  <w:sectPr w:rsidR="004B5D1F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4B5D1F" w:rsidRPr="00D20EE1" w:rsidRDefault="004B5D1F" w:rsidP="004B5D1F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>
        <w:rPr>
          <w:sz w:val="32"/>
          <w:szCs w:val="32"/>
        </w:rPr>
        <w:t>а для подачи документов</w:t>
      </w:r>
      <w:bookmarkEnd w:id="92"/>
    </w:p>
    <w:p w:rsidR="004B5D1F" w:rsidRPr="00876862" w:rsidRDefault="004B5D1F" w:rsidP="004B5D1F"/>
    <w:p w:rsidR="004B5D1F" w:rsidRDefault="004B5D1F" w:rsidP="004B5D1F">
      <w:pPr>
        <w:pStyle w:val="afff2"/>
        <w:jc w:val="right"/>
        <w:rPr>
          <w:bCs/>
          <w:iCs/>
          <w:sz w:val="28"/>
        </w:rPr>
      </w:pPr>
    </w:p>
    <w:p w:rsidR="004B5D1F" w:rsidRPr="004C6016" w:rsidRDefault="004B5D1F" w:rsidP="004B5D1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F13B44" wp14:editId="5E7B7E1C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4B5D1F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4B5D1F" w:rsidRPr="003A46AC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</w:t>
                            </w:r>
                            <w:bookmarkStart w:id="93" w:name="_GoBack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Роснефть</w:t>
                            </w:r>
                            <w:bookmarkEnd w:id="93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F13B44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4B5D1F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4B5D1F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4B5D1F" w:rsidRPr="003A46AC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</w:t>
                      </w:r>
                      <w:bookmarkStart w:id="94" w:name="_GoBack"/>
                      <w:r>
                        <w:rPr>
                          <w:rFonts w:ascii="Arial" w:hAnsi="Arial" w:cs="Arial"/>
                          <w:sz w:val="20"/>
                        </w:rPr>
                        <w:t>Роснефть</w:t>
                      </w:r>
                      <w:bookmarkEnd w:id="94"/>
                      <w:r>
                        <w:rPr>
                          <w:rFonts w:ascii="Arial" w:hAnsi="Arial" w:cs="Arial"/>
                          <w:sz w:val="20"/>
                        </w:rPr>
                        <w:t>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A1F347" wp14:editId="59FED557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Pr="003A46AC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1F347"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4B5D1F" w:rsidRPr="003A46AC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4B4FB0" wp14:editId="043CC7B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19FBA"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C57FFC" wp14:editId="75CBA03D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4B5D1F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4B5D1F" w:rsidRPr="003A46AC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57FFC"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4B5D1F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4B5D1F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4B5D1F" w:rsidRPr="003A46AC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CF3F1F" wp14:editId="6CB53E95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Pr="009C5A76" w:rsidRDefault="004B5D1F" w:rsidP="004B5D1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CF3F1F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4B5D1F" w:rsidRPr="009C5A76" w:rsidRDefault="004B5D1F" w:rsidP="004B5D1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2ECE6C" wp14:editId="1EB1B51E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D74A54"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DF600" wp14:editId="55532568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E3AD9"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CEE497" wp14:editId="29245E95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3C87A2"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4D38FE" wp14:editId="74905152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Pr="009C5A76" w:rsidRDefault="004B5D1F" w:rsidP="004B5D1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D38FE" id="Text Box 32" o:spid="_x0000_s1030" type="#_x0000_t202" style="position:absolute;left:0;text-align:left;margin-left:336pt;margin-top:3.95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4B5D1F" w:rsidRPr="009C5A76" w:rsidRDefault="004B5D1F" w:rsidP="004B5D1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8CAA1A" wp14:editId="32669644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37FEDD"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9F7AFB" wp14:editId="153DC594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Pr="009C5A76" w:rsidRDefault="004B5D1F" w:rsidP="004B5D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4B5D1F" w:rsidRDefault="004B5D1F" w:rsidP="004B5D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4B5D1F" w:rsidRPr="002672E8" w:rsidRDefault="004B5D1F" w:rsidP="004B5D1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4B5D1F" w:rsidRPr="009C5A76" w:rsidRDefault="004B5D1F" w:rsidP="004B5D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F7AFB" id="Text Box 24" o:spid="_x0000_s1031" type="#_x0000_t202" style="position:absolute;left:0;text-align:left;margin-left:60.75pt;margin-top:16.5pt;width:31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4B5D1F" w:rsidRPr="009C5A76" w:rsidRDefault="004B5D1F" w:rsidP="004B5D1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4B5D1F" w:rsidRDefault="004B5D1F" w:rsidP="004B5D1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4B5D1F" w:rsidRPr="002672E8" w:rsidRDefault="004B5D1F" w:rsidP="004B5D1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4B5D1F" w:rsidRPr="009C5A76" w:rsidRDefault="004B5D1F" w:rsidP="004B5D1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182CC" wp14:editId="6993C99D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4B5D1F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B5D1F" w:rsidRPr="003A46AC" w:rsidRDefault="004B5D1F" w:rsidP="004B5D1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182CC" id="Rectangle 23" o:spid="_x0000_s1032" style="position:absolute;left:0;text-align:left;margin-left:217.2pt;margin-top:3.5pt;width:185.5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4B5D1F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4B5D1F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B5D1F" w:rsidRPr="003A46AC" w:rsidRDefault="004B5D1F" w:rsidP="004B5D1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4B5D1F" w:rsidRPr="004C6016" w:rsidRDefault="004B5D1F" w:rsidP="004B5D1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AA6F77" wp14:editId="5683037E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D1F" w:rsidRDefault="004B5D1F" w:rsidP="004B5D1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AA6F77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4B5D1F" w:rsidRDefault="004B5D1F" w:rsidP="004B5D1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4B5D1F" w:rsidRPr="004A63CA" w:rsidRDefault="004B5D1F" w:rsidP="004B5D1F">
      <w:pPr>
        <w:jc w:val="left"/>
        <w:rPr>
          <w:color w:val="FF0000"/>
        </w:rPr>
      </w:pPr>
    </w:p>
    <w:p w:rsidR="00722B89" w:rsidRDefault="004B5D1F"/>
    <w:sectPr w:rsidR="00722B89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D1F" w:rsidRDefault="004B5D1F" w:rsidP="004B5D1F">
      <w:r>
        <w:separator/>
      </w:r>
    </w:p>
  </w:endnote>
  <w:endnote w:type="continuationSeparator" w:id="0">
    <w:p w:rsidR="004B5D1F" w:rsidRDefault="004B5D1F" w:rsidP="004B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5650"/>
    </w:tblGrid>
    <w:tr w:rsidR="004B5D1F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4B5D1F" w:rsidRPr="0063443B" w:rsidRDefault="004B5D1F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5D1F" w:rsidRPr="00AA422C" w:rsidTr="0036129E">
      <w:tc>
        <w:tcPr>
          <w:tcW w:w="5000" w:type="pct"/>
        </w:tcPr>
        <w:p w:rsidR="004B5D1F" w:rsidRPr="00AA422C" w:rsidRDefault="004B5D1F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5D1F" w:rsidRDefault="004B5D1F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4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19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15685"/>
    </w:tblGrid>
    <w:tr w:rsidR="004B5D1F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4B5D1F" w:rsidRPr="00162371" w:rsidRDefault="004B5D1F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4B5D1F" w:rsidRPr="0063443B" w:rsidRDefault="004B5D1F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4B5D1F" w:rsidRPr="00AA422C" w:rsidTr="0036129E">
      <w:tc>
        <w:tcPr>
          <w:tcW w:w="5000" w:type="pct"/>
        </w:tcPr>
        <w:p w:rsidR="004B5D1F" w:rsidRPr="00AA422C" w:rsidRDefault="004B5D1F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5D1F" w:rsidRDefault="004B5D1F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19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643"/>
    </w:tblGrid>
    <w:tr w:rsidR="004B5D1F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4B5D1F" w:rsidRPr="0063443B" w:rsidRDefault="004B5D1F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4B5D1F" w:rsidRPr="00823D5B" w:rsidRDefault="004B5D1F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0D200A" wp14:editId="4892DC06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D1F" w:rsidRPr="004511AD" w:rsidRDefault="004B5D1F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0D200A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4B5D1F" w:rsidRPr="004511AD" w:rsidRDefault="004B5D1F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674"/>
    </w:tblGrid>
    <w:tr w:rsidR="004B5D1F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4B5D1F" w:rsidRPr="0063443B" w:rsidRDefault="004B5D1F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4B5D1F" w:rsidRPr="00AA422C" w:rsidTr="00F569F2">
      <w:tc>
        <w:tcPr>
          <w:tcW w:w="5000" w:type="pct"/>
          <w:vAlign w:val="center"/>
        </w:tcPr>
        <w:p w:rsidR="004B5D1F" w:rsidRPr="00AA422C" w:rsidRDefault="004B5D1F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5D1F" w:rsidRPr="00823D5B" w:rsidRDefault="004B5D1F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868347" wp14:editId="19670978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D1F" w:rsidRPr="004511AD" w:rsidRDefault="004B5D1F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868347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4B5D1F" w:rsidRPr="004511AD" w:rsidRDefault="004B5D1F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D1F" w:rsidRDefault="004B5D1F" w:rsidP="004B5D1F">
      <w:r>
        <w:separator/>
      </w:r>
    </w:p>
  </w:footnote>
  <w:footnote w:type="continuationSeparator" w:id="0">
    <w:p w:rsidR="004B5D1F" w:rsidRDefault="004B5D1F" w:rsidP="004B5D1F">
      <w:r>
        <w:continuationSeparator/>
      </w:r>
    </w:p>
  </w:footnote>
  <w:footnote w:id="1">
    <w:p w:rsidR="004B5D1F" w:rsidRDefault="004B5D1F" w:rsidP="004B5D1F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4B5D1F" w:rsidRPr="001771CD" w:rsidRDefault="004B5D1F" w:rsidP="004B5D1F">
      <w:pPr>
        <w:pStyle w:val="afff0"/>
        <w:rPr>
          <w:rFonts w:ascii="Arial" w:hAnsi="Arial" w:cs="Arial"/>
          <w:sz w:val="18"/>
          <w:szCs w:val="18"/>
        </w:rPr>
      </w:pPr>
    </w:p>
  </w:footnote>
  <w:footnote w:id="2">
    <w:p w:rsidR="004B5D1F" w:rsidRDefault="004B5D1F" w:rsidP="004B5D1F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4B5D1F" w:rsidRDefault="004B5D1F" w:rsidP="004B5D1F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4B5D1F" w:rsidRPr="0063142C" w:rsidRDefault="004B5D1F" w:rsidP="004B5D1F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3"/>
    </w:tblGrid>
    <w:tr w:rsidR="004B5D1F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B5D1F" w:rsidRPr="00140322" w:rsidRDefault="004B5D1F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4B5D1F" w:rsidRPr="0011106F" w:rsidRDefault="004B5D1F" w:rsidP="00C417B4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4B5D1F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B5D1F" w:rsidRPr="00831D14" w:rsidRDefault="004B5D1F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4B5D1F" w:rsidRPr="0011106F" w:rsidRDefault="004B5D1F" w:rsidP="00C417B4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D1F" w:rsidRDefault="004B5D1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0FBB74" wp14:editId="079732D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D1F" w:rsidRDefault="004B5D1F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0FBB74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4B5D1F" w:rsidRDefault="004B5D1F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4B5D1F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B5D1F" w:rsidRPr="009602D8" w:rsidRDefault="004B5D1F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4B5D1F" w:rsidRPr="0011106F" w:rsidRDefault="004B5D1F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D1F" w:rsidRDefault="004B5D1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4880588F" wp14:editId="7ED2395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D1F" w:rsidRPr="00AC33F1" w:rsidRDefault="004B5D1F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0588F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4" type="#_x0000_t202" style="position:absolute;left:0;text-align:left;margin-left:0;margin-top:0;width:509.6pt;height:169.8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4B5D1F" w:rsidRPr="00AC33F1" w:rsidRDefault="004B5D1F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4B5D1F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B5D1F" w:rsidRPr="00140322" w:rsidRDefault="004B5D1F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4B5D1F" w:rsidRPr="0011106F" w:rsidRDefault="004B5D1F" w:rsidP="00C417B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D1F" w:rsidRDefault="004B5D1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61EEC52D" wp14:editId="200F31E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D1F" w:rsidRDefault="004B5D1F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EEC52D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5" type="#_x0000_t202" style="position:absolute;left:0;text-align:left;margin-left:0;margin-top:0;width:509.6pt;height:169.8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4B5D1F" w:rsidRDefault="004B5D1F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D1F" w:rsidRDefault="004B5D1F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  <w:gridCol w:w="9639"/>
    </w:tblGrid>
    <w:tr w:rsidR="004B5D1F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4B5D1F" w:rsidRPr="00831D14" w:rsidRDefault="004B5D1F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4B5D1F" w:rsidRPr="00886FF2" w:rsidRDefault="004B5D1F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4B5D1F" w:rsidRDefault="004B5D1F" w:rsidP="00D30C21"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01F9591D" wp14:editId="55DC4EE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D1F" w:rsidRDefault="004B5D1F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9591D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6" type="#_x0000_t202" style="position:absolute;left:0;text-align:left;margin-left:-7.1pt;margin-top:208.7pt;width:509.6pt;height:8.35pt;rotation:-45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4B5D1F" w:rsidRDefault="004B5D1F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4B5D1F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B5D1F" w:rsidRPr="00140322" w:rsidRDefault="004B5D1F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4B5D1F" w:rsidRDefault="004B5D1F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4B5D1F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B5D1F" w:rsidRPr="00886FF2" w:rsidRDefault="004B5D1F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4B5D1F" w:rsidRDefault="004B5D1F" w:rsidP="00D30C21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D1F" w:rsidRDefault="004B5D1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FCAE10F" wp14:editId="2528ECB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D1F" w:rsidRDefault="004B5D1F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CAE10F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4B5D1F" w:rsidRDefault="004B5D1F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609"/>
    <w:rsid w:val="004B5D1F"/>
    <w:rsid w:val="00B61609"/>
    <w:rsid w:val="00EA16E2"/>
    <w:rsid w:val="00F9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FF74"/>
  <w15:chartTrackingRefBased/>
  <w15:docId w15:val="{E5E2C56D-CFDA-44C5-8C02-BB1F2C90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D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4B5D1F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B5D1F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4B5D1F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B5D1F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4B5D1F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4B5D1F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5D1F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4B5D1F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4B5D1F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B5D1F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B5D1F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B5D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B5D1F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B5D1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5D1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5D1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B5D1F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4B5D1F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4B5D1F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D1F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4B5D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4B5D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4B5D1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4B5D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4B5D1F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4B5D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4B5D1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4B5D1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4B5D1F"/>
    <w:rPr>
      <w:rFonts w:cs="Times New Roman"/>
      <w:i/>
    </w:rPr>
  </w:style>
  <w:style w:type="character" w:styleId="af0">
    <w:name w:val="Hyperlink"/>
    <w:uiPriority w:val="99"/>
    <w:rsid w:val="004B5D1F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4B5D1F"/>
    <w:rPr>
      <w:rFonts w:cs="Times New Roman"/>
      <w:sz w:val="16"/>
    </w:rPr>
  </w:style>
  <w:style w:type="character" w:styleId="af2">
    <w:name w:val="footnote reference"/>
    <w:uiPriority w:val="99"/>
    <w:rsid w:val="004B5D1F"/>
    <w:rPr>
      <w:rFonts w:cs="Times New Roman"/>
      <w:vertAlign w:val="superscript"/>
    </w:rPr>
  </w:style>
  <w:style w:type="paragraph" w:styleId="af3">
    <w:name w:val="List Bullet"/>
    <w:basedOn w:val="a"/>
    <w:autoRedefine/>
    <w:rsid w:val="004B5D1F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4B5D1F"/>
    <w:pPr>
      <w:keepNext/>
      <w:suppressAutoHyphens/>
    </w:pPr>
    <w:rPr>
      <w:i/>
      <w:iCs/>
    </w:rPr>
  </w:style>
  <w:style w:type="character" w:styleId="af5">
    <w:name w:val="page number"/>
    <w:uiPriority w:val="99"/>
    <w:rsid w:val="004B5D1F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4B5D1F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4B5D1F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4B5D1F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4B5D1F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4B5D1F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4B5D1F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4B5D1F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4B5D1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4B5D1F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4B5D1F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4B5D1F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4B5D1F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4B5D1F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4B5D1F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4B5D1F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4B5D1F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4B5D1F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4B5D1F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4B5D1F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4B5D1F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4B5D1F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4B5D1F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4B5D1F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4B5D1F"/>
    <w:rPr>
      <w:sz w:val="24"/>
    </w:rPr>
  </w:style>
  <w:style w:type="paragraph" w:customStyle="1" w:styleId="aff4">
    <w:name w:val="Часть"/>
    <w:basedOn w:val="a"/>
    <w:link w:val="aff3"/>
    <w:locked/>
    <w:rsid w:val="004B5D1F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4B5D1F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4B5D1F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4B5D1F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4B5D1F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4B5D1F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4B5D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4B5D1F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4B5D1F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4B5D1F"/>
    <w:rPr>
      <w:sz w:val="28"/>
    </w:rPr>
  </w:style>
  <w:style w:type="paragraph" w:customStyle="1" w:styleId="-0">
    <w:name w:val="Введение-подзаголовок"/>
    <w:basedOn w:val="a"/>
    <w:link w:val="-2"/>
    <w:rsid w:val="004B5D1F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4B5D1F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4B5D1F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4B5D1F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4B5D1F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4B5D1F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4B5D1F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4B5D1F"/>
    <w:pPr>
      <w:spacing w:after="240"/>
    </w:pPr>
    <w:rPr>
      <w:szCs w:val="28"/>
    </w:rPr>
  </w:style>
  <w:style w:type="character" w:customStyle="1" w:styleId="affb">
    <w:name w:val="комментарий"/>
    <w:rsid w:val="004B5D1F"/>
    <w:rPr>
      <w:shd w:val="clear" w:color="auto" w:fill="FFFF99"/>
    </w:rPr>
  </w:style>
  <w:style w:type="paragraph" w:styleId="affc">
    <w:name w:val="index heading"/>
    <w:basedOn w:val="a"/>
    <w:next w:val="13"/>
    <w:rsid w:val="004B5D1F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4B5D1F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4B5D1F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4B5D1F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4B5D1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4B5D1F"/>
    <w:pPr>
      <w:ind w:left="708"/>
    </w:pPr>
  </w:style>
  <w:style w:type="paragraph" w:customStyle="1" w:styleId="-41">
    <w:name w:val="Подзаголовок-4"/>
    <w:basedOn w:val="-4"/>
    <w:autoRedefine/>
    <w:locked/>
    <w:rsid w:val="004B5D1F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4B5D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4B5D1F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4B5D1F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4B5D1F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4B5D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4B5D1F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4B5D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4B5D1F"/>
    <w:pPr>
      <w:spacing w:after="120"/>
    </w:pPr>
  </w:style>
  <w:style w:type="character" w:customStyle="1" w:styleId="afff3">
    <w:name w:val="Основной текст Знак"/>
    <w:basedOn w:val="a0"/>
    <w:link w:val="afff2"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4B5D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4B5D1F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4B5D1F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4B5D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4B5D1F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4B5D1F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4B5D1F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4B5D1F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4B5D1F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4B5D1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4B5D1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4B5D1F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4B5D1F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4B5D1F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4B5D1F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4B5D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4B5D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4B5D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4B5D1F"/>
    <w:pPr>
      <w:widowControl w:val="0"/>
    </w:pPr>
  </w:style>
  <w:style w:type="character" w:customStyle="1" w:styleId="S5">
    <w:name w:val="S_Обычный Знак"/>
    <w:link w:val="S0"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4B5D1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4B5D1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4B5D1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4B5D1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4B5D1F"/>
    <w:rPr>
      <w:color w:val="0000FF"/>
      <w:u w:val="single"/>
    </w:rPr>
  </w:style>
  <w:style w:type="paragraph" w:customStyle="1" w:styleId="Sb">
    <w:name w:val="S_Гриф"/>
    <w:basedOn w:val="S0"/>
    <w:rsid w:val="004B5D1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4B5D1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4B5D1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4B5D1F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4B5D1F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4B5D1F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4B5D1F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4B5D1F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4B5D1F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4B5D1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4B5D1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4B5D1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4B5D1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4B5D1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4B5D1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4B5D1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4B5D1F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4B5D1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4B5D1F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4B5D1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4B5D1F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4B5D1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4B5D1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4B5D1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4B5D1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4B5D1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4B5D1F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4B5D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4B5D1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4B5D1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4B5D1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4B5D1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4B5D1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4B5D1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4B5D1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4B5D1F"/>
    <w:rPr>
      <w:rFonts w:cs="Times New Roman"/>
      <w:bCs/>
      <w:sz w:val="22"/>
    </w:rPr>
  </w:style>
  <w:style w:type="paragraph" w:customStyle="1" w:styleId="msocomoff">
    <w:name w:val="msocomoff"/>
    <w:basedOn w:val="a"/>
    <w:rsid w:val="004B5D1F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4B5D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4B5D1F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4B5D1F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4B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4B5D1F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4B5D1F"/>
    <w:pPr>
      <w:ind w:firstLine="390"/>
    </w:pPr>
  </w:style>
  <w:style w:type="paragraph" w:customStyle="1" w:styleId="afffc">
    <w:name w:val="Блок"/>
    <w:basedOn w:val="a"/>
    <w:link w:val="afffd"/>
    <w:qFormat/>
    <w:rsid w:val="004B5D1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4B5D1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4B5D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4B5D1F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4B5D1F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epz/dishonestsupplier/dishonestSuppliersQuickSearch/search.html" TargetMode="Externa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zakupki.gov.ru/223/dishonest/public/supplier-search.html" TargetMode="Externa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4069135E</Template>
  <TotalTime>8</TotalTime>
  <Pages>19</Pages>
  <Words>5197</Words>
  <Characters>29629</Characters>
  <Application>Microsoft Office Word</Application>
  <DocSecurity>0</DocSecurity>
  <Lines>246</Lines>
  <Paragraphs>69</Paragraphs>
  <ScaleCrop>false</ScaleCrop>
  <Company/>
  <LinksUpToDate>false</LinksUpToDate>
  <CharactersWithSpaces>34757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Шеховцова Ольга Александровна</dc:creator>
  <cp:keywords/>
  <dc:description/>
  <cp:lastModifiedBy>Шеховцова Ольга Александровна</cp:lastModifiedBy>
  <cp:revision>2</cp:revision>
  <dcterms:created xsi:type="dcterms:W3CDTF">2020-02-07T07:32:00Z</dcterms:created>
  <dcterms:modified xsi:type="dcterms:W3CDTF">2020-02-07T07:40:00Z</dcterms:modified>
</cp:coreProperties>
</file>